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8023F" w14:textId="5E1EE5DB" w:rsidR="00F6534D" w:rsidRPr="00F6534D" w:rsidRDefault="00DF70E0" w:rsidP="00F6534D">
      <w:pPr>
        <w:pStyle w:val="PGWorksheetHeading"/>
        <w:tabs>
          <w:tab w:val="right" w:pos="9354"/>
        </w:tabs>
        <w:rPr>
          <w:color w:val="FF0000"/>
        </w:rPr>
      </w:pPr>
      <w:r w:rsidRPr="00DF70E0">
        <w:rPr>
          <w:rStyle w:val="PGRedHighlight"/>
        </w:rPr>
        <w:t>Answer</w:t>
      </w:r>
      <w:r w:rsidR="00272298">
        <w:rPr>
          <w:rStyle w:val="PGRedHighlight"/>
        </w:rPr>
        <w:t>s</w:t>
      </w:r>
    </w:p>
    <w:p w14:paraId="6C48E677" w14:textId="380030D2" w:rsidR="009F4055" w:rsidRDefault="002263F1" w:rsidP="002263F1">
      <w:pPr>
        <w:pStyle w:val="PGQuestion-toplevel"/>
      </w:pPr>
      <w:r>
        <w:t>1.</w:t>
      </w:r>
      <w:r>
        <w:tab/>
      </w:r>
      <w:r w:rsidR="00F6534D">
        <w:t xml:space="preserve">The following table shows two situations. For each, identify if the situation is an internal </w:t>
      </w:r>
      <w:r>
        <w:br/>
      </w:r>
      <w:r w:rsidR="00F6534D">
        <w:t>or external threat for a local library.</w:t>
      </w:r>
      <w:r w:rsidR="00CA62E9">
        <w:tab/>
        <w:t>[2]</w:t>
      </w:r>
    </w:p>
    <w:tbl>
      <w:tblPr>
        <w:tblStyle w:val="PGTable1"/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4"/>
        <w:gridCol w:w="4465"/>
      </w:tblGrid>
      <w:tr w:rsidR="00F6534D" w14:paraId="6966A51D" w14:textId="77777777" w:rsidTr="002263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67" w:type="dxa"/>
            <w:shd w:val="clear" w:color="auto" w:fill="6F66BF"/>
          </w:tcPr>
          <w:p w14:paraId="4196163C" w14:textId="6EF58A39" w:rsidR="00F6534D" w:rsidRPr="002263F1" w:rsidRDefault="00F6534D" w:rsidP="00F6534D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2263F1">
              <w:rPr>
                <w:b/>
                <w:bCs/>
                <w:color w:val="FFFFFF" w:themeColor="background1"/>
              </w:rPr>
              <w:t>Situation</w:t>
            </w:r>
          </w:p>
        </w:tc>
        <w:tc>
          <w:tcPr>
            <w:tcW w:w="4667" w:type="dxa"/>
            <w:shd w:val="clear" w:color="auto" w:fill="6F66BF"/>
          </w:tcPr>
          <w:p w14:paraId="35DFE526" w14:textId="69370716" w:rsidR="00F6534D" w:rsidRPr="002263F1" w:rsidRDefault="00F6534D" w:rsidP="00F6534D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2263F1">
              <w:rPr>
                <w:b/>
                <w:bCs/>
                <w:color w:val="FFFFFF" w:themeColor="background1"/>
              </w:rPr>
              <w:t xml:space="preserve">Internal </w:t>
            </w:r>
            <w:r w:rsidR="00D3139B" w:rsidRPr="002263F1">
              <w:rPr>
                <w:b/>
                <w:bCs/>
                <w:color w:val="FFFFFF" w:themeColor="background1"/>
              </w:rPr>
              <w:t xml:space="preserve">threat </w:t>
            </w:r>
            <w:r w:rsidRPr="002263F1">
              <w:rPr>
                <w:b/>
                <w:bCs/>
                <w:color w:val="FFFFFF" w:themeColor="background1"/>
              </w:rPr>
              <w:t>or external threat</w:t>
            </w:r>
          </w:p>
        </w:tc>
      </w:tr>
      <w:tr w:rsidR="00F6534D" w14:paraId="54F47327" w14:textId="77777777" w:rsidTr="002263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67" w:type="dxa"/>
          </w:tcPr>
          <w:p w14:paraId="21D94039" w14:textId="0CE552CB" w:rsidR="00F6534D" w:rsidRDefault="00F6534D" w:rsidP="00F6534D">
            <w:pPr>
              <w:pStyle w:val="PGQuestion-toplevel"/>
              <w:ind w:left="0" w:firstLine="0"/>
            </w:pPr>
            <w:r>
              <w:t xml:space="preserve">A </w:t>
            </w:r>
            <w:r w:rsidR="00D3139B">
              <w:t xml:space="preserve">librarian </w:t>
            </w:r>
            <w:r>
              <w:t xml:space="preserve">has </w:t>
            </w:r>
            <w:r w:rsidR="00D3139B">
              <w:t>logged into their computer in the library</w:t>
            </w:r>
            <w:r w:rsidR="00B2714D">
              <w:t xml:space="preserve"> and accidentally deleted some files.</w:t>
            </w:r>
          </w:p>
        </w:tc>
        <w:tc>
          <w:tcPr>
            <w:tcW w:w="4667" w:type="dxa"/>
          </w:tcPr>
          <w:p w14:paraId="268199C2" w14:textId="4BFBA725" w:rsidR="00F6534D" w:rsidRPr="00772CAD" w:rsidRDefault="00F6534D" w:rsidP="00F6534D">
            <w:pPr>
              <w:pStyle w:val="PGQuestion-toplevel"/>
              <w:ind w:left="0" w:firstLine="0"/>
              <w:rPr>
                <w:color w:val="EE0000"/>
              </w:rPr>
            </w:pPr>
            <w:r w:rsidRPr="00772CAD">
              <w:rPr>
                <w:color w:val="EE0000"/>
              </w:rPr>
              <w:t>Internal threat.</w:t>
            </w:r>
            <w:r w:rsidR="00915F13">
              <w:rPr>
                <w:color w:val="EE0000"/>
              </w:rPr>
              <w:t xml:space="preserve"> (1)</w:t>
            </w:r>
            <w:r w:rsidR="00772CAD" w:rsidRPr="00772CAD">
              <w:rPr>
                <w:color w:val="EE0000"/>
              </w:rPr>
              <w:br/>
            </w:r>
            <w:r w:rsidR="00D3139B">
              <w:rPr>
                <w:color w:val="EE0000"/>
              </w:rPr>
              <w:t>(</w:t>
            </w:r>
            <w:r w:rsidR="007906E4">
              <w:rPr>
                <w:color w:val="EE0000"/>
              </w:rPr>
              <w:t>An authenticated user on the library’s internal system could cause damage or misuse the system.)</w:t>
            </w:r>
          </w:p>
        </w:tc>
      </w:tr>
      <w:tr w:rsidR="00F6534D" w14:paraId="7666D3DB" w14:textId="77777777" w:rsidTr="002263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4667" w:type="dxa"/>
          </w:tcPr>
          <w:p w14:paraId="40F28A8A" w14:textId="18DC664C" w:rsidR="00F6534D" w:rsidRDefault="00772CAD" w:rsidP="00F6534D">
            <w:pPr>
              <w:pStyle w:val="PGQuestion-toplevel"/>
              <w:ind w:left="0" w:firstLine="0"/>
            </w:pPr>
            <w:r>
              <w:t>A member of the public notices that someone has dropped a sheet of paper showing a library card number and handwritten password. They pick up the paper and use the details to log on to a library computer.</w:t>
            </w:r>
          </w:p>
        </w:tc>
        <w:tc>
          <w:tcPr>
            <w:tcW w:w="4667" w:type="dxa"/>
          </w:tcPr>
          <w:p w14:paraId="33B9B523" w14:textId="7FBB6956" w:rsidR="00F6534D" w:rsidRPr="00772CAD" w:rsidRDefault="00772CAD" w:rsidP="00F6534D">
            <w:pPr>
              <w:pStyle w:val="PGQuestion-toplevel"/>
              <w:ind w:left="0" w:firstLine="0"/>
              <w:rPr>
                <w:color w:val="EE0000"/>
              </w:rPr>
            </w:pPr>
            <w:r w:rsidRPr="00772CAD">
              <w:rPr>
                <w:color w:val="EE0000"/>
              </w:rPr>
              <w:t>External threat.</w:t>
            </w:r>
            <w:r w:rsidR="00915F13">
              <w:rPr>
                <w:color w:val="EE0000"/>
              </w:rPr>
              <w:t xml:space="preserve"> (1)</w:t>
            </w:r>
            <w:r w:rsidRPr="00772CAD">
              <w:rPr>
                <w:color w:val="EE0000"/>
              </w:rPr>
              <w:br/>
              <w:t>(The member of the public has not been given access to use the IT systems. They have made use of another person’s log in details.)</w:t>
            </w:r>
          </w:p>
        </w:tc>
      </w:tr>
    </w:tbl>
    <w:p w14:paraId="06D17504" w14:textId="2836ABCF" w:rsidR="002263F1" w:rsidRDefault="004359F2" w:rsidP="004359F2">
      <w:pPr>
        <w:pStyle w:val="PGQuestion-toplevel"/>
        <w:spacing w:before="240"/>
      </w:pPr>
      <w:r>
        <w:t>2.</w:t>
      </w:r>
      <w:r>
        <w:tab/>
      </w:r>
      <w:r w:rsidR="00915F13">
        <w:t xml:space="preserve">Give </w:t>
      </w:r>
      <w:r w:rsidR="00915F13" w:rsidRPr="00915F13">
        <w:rPr>
          <w:b/>
          <w:bCs/>
        </w:rPr>
        <w:t>two</w:t>
      </w:r>
      <w:r w:rsidR="00915F13">
        <w:t xml:space="preserve"> issues that arise if unauthorised software is installed or used within an organisation.</w:t>
      </w:r>
      <w:r w:rsidR="00DE2460">
        <w:tab/>
        <w:t>[2]</w:t>
      </w:r>
    </w:p>
    <w:p w14:paraId="6C5F4F55" w14:textId="1BD79934" w:rsidR="00323C58" w:rsidRDefault="00915F13" w:rsidP="002263F1">
      <w:pPr>
        <w:pStyle w:val="PGAnswers-toplevel"/>
        <w:spacing w:after="240"/>
      </w:pPr>
      <w:r w:rsidRPr="00121C61">
        <w:t>It may be incompatible with the IT system. (1)</w:t>
      </w:r>
      <w:r w:rsidRPr="00121C61">
        <w:br/>
        <w:t>It may disrupt the normal functioning of the IT system</w:t>
      </w:r>
      <w:r w:rsidR="00DE2460" w:rsidRPr="00121C61">
        <w:t>/network</w:t>
      </w:r>
      <w:r w:rsidRPr="00121C61">
        <w:t>. (1)</w:t>
      </w:r>
      <w:r w:rsidRPr="00121C61">
        <w:br/>
        <w:t>It could introduce malware. (1)</w:t>
      </w:r>
      <w:r w:rsidRPr="00121C61">
        <w:br/>
        <w:t>Personal data may leave the organisation. (1)</w:t>
      </w:r>
      <w:r w:rsidRPr="00121C61">
        <w:br/>
        <w:t>It may not be licensed / result in legal liabilities / result in fines. (1)</w:t>
      </w:r>
      <w:r w:rsidR="00DE2460" w:rsidRPr="00121C61">
        <w:br/>
      </w:r>
      <w:r w:rsidR="00994A76">
        <w:t xml:space="preserve">It may interfere </w:t>
      </w:r>
      <w:r w:rsidR="00DE2460" w:rsidRPr="00121C61">
        <w:t>with the network. (1)</w:t>
      </w:r>
      <w:r w:rsidR="00DE2460" w:rsidRPr="00121C61">
        <w:br/>
        <w:t>It could be used for espionage/harassment/illegal activities. (1)</w:t>
      </w:r>
      <w:r w:rsidR="00DE2460" w:rsidRPr="00121C61">
        <w:br/>
        <w:t>It could interfere with monitoring and auditing. (1)</w:t>
      </w:r>
    </w:p>
    <w:p w14:paraId="0618A2B7" w14:textId="75B2B99B" w:rsidR="00DE2460" w:rsidRDefault="002263F1" w:rsidP="002263F1">
      <w:pPr>
        <w:pStyle w:val="PGQuestion-toplevel"/>
      </w:pPr>
      <w:r>
        <w:t>3.</w:t>
      </w:r>
      <w:r>
        <w:tab/>
      </w:r>
      <w:r w:rsidR="00DE2460">
        <w:t>Look at the following scenario.</w:t>
      </w:r>
    </w:p>
    <w:p w14:paraId="313AF49C" w14:textId="414A3B75" w:rsidR="00DE2460" w:rsidRPr="006A77E0" w:rsidRDefault="002263F1" w:rsidP="002263F1">
      <w:pPr>
        <w:pStyle w:val="PGQuestion-toplevel"/>
      </w:pPr>
      <w:r>
        <w:tab/>
      </w:r>
      <w:r w:rsidR="00DE2460" w:rsidRPr="006A77E0">
        <w:t xml:space="preserve">A disgruntled </w:t>
      </w:r>
      <w:r w:rsidR="00121C61" w:rsidRPr="006A77E0">
        <w:t xml:space="preserve">former </w:t>
      </w:r>
      <w:r w:rsidR="00DE2460" w:rsidRPr="006A77E0">
        <w:t>employee wants to cause problems for the company they used to work for. They have left the company and their access to IT systems has been complete</w:t>
      </w:r>
      <w:r w:rsidR="006A77E0" w:rsidRPr="006A77E0">
        <w:t>ly</w:t>
      </w:r>
      <w:r w:rsidR="00DE2460" w:rsidRPr="006A77E0">
        <w:t xml:space="preserve"> disabled.</w:t>
      </w:r>
    </w:p>
    <w:p w14:paraId="3DC6D093" w14:textId="49E92268" w:rsidR="00DE2460" w:rsidRPr="006A77E0" w:rsidRDefault="002263F1" w:rsidP="002263F1">
      <w:pPr>
        <w:pStyle w:val="PGQuestion-toplevel"/>
      </w:pPr>
      <w:r>
        <w:tab/>
      </w:r>
      <w:r w:rsidR="00DE2460" w:rsidRPr="006A77E0">
        <w:t>They leave a USB removable media on the pavement at the entrance to the company. The USB device contains malware.</w:t>
      </w:r>
    </w:p>
    <w:p w14:paraId="59C337A7" w14:textId="26803DF5" w:rsidR="00DE2460" w:rsidRPr="006A77E0" w:rsidRDefault="002263F1" w:rsidP="002263F1">
      <w:pPr>
        <w:pStyle w:val="PGQuestion-toplevel"/>
      </w:pPr>
      <w:r>
        <w:tab/>
      </w:r>
      <w:r w:rsidR="00DE2460" w:rsidRPr="006A77E0">
        <w:t xml:space="preserve">A </w:t>
      </w:r>
      <w:r w:rsidR="00121C61" w:rsidRPr="006A77E0">
        <w:t xml:space="preserve">current employee at the company </w:t>
      </w:r>
      <w:r w:rsidR="00DE2460" w:rsidRPr="006A77E0">
        <w:t>picks up the USB stick and puts it into a computer in the office. The malware infects the machine and the whole network. The malware deletes files.</w:t>
      </w:r>
    </w:p>
    <w:p w14:paraId="0A5CEC2B" w14:textId="77777777" w:rsidR="002263F1" w:rsidRDefault="002263F1" w:rsidP="002263F1">
      <w:pPr>
        <w:pStyle w:val="PGQuestion-2ndlevel"/>
      </w:pPr>
      <w:r>
        <w:t>(</w:t>
      </w:r>
      <w:r w:rsidR="00DE2460">
        <w:t>a)</w:t>
      </w:r>
      <w:r>
        <w:tab/>
      </w:r>
      <w:r w:rsidR="00DE2460">
        <w:t xml:space="preserve">Other than deleted files, identify </w:t>
      </w:r>
      <w:r w:rsidR="00DE2460" w:rsidRPr="00DE2460">
        <w:rPr>
          <w:b/>
          <w:bCs/>
        </w:rPr>
        <w:t>two</w:t>
      </w:r>
      <w:r w:rsidR="00DE2460">
        <w:t xml:space="preserve"> losses to the organisation.</w:t>
      </w:r>
      <w:r w:rsidR="00DE2460">
        <w:tab/>
        <w:t>[</w:t>
      </w:r>
      <w:r w:rsidR="00121C61">
        <w:t>2</w:t>
      </w:r>
      <w:r w:rsidR="00DE2460">
        <w:t>]</w:t>
      </w:r>
    </w:p>
    <w:p w14:paraId="7A11E2CF" w14:textId="7DF0D159" w:rsidR="00DE2460" w:rsidRDefault="00DE2460" w:rsidP="002263F1">
      <w:pPr>
        <w:pStyle w:val="PGAnswers-2ndlevel"/>
      </w:pPr>
      <w:r w:rsidRPr="00121C61">
        <w:t>The time to remove the malware. (1)</w:t>
      </w:r>
      <w:r w:rsidRPr="00121C61">
        <w:br/>
      </w:r>
      <w:r w:rsidR="00994A76">
        <w:t xml:space="preserve">Loss of data / cost of disruption if </w:t>
      </w:r>
      <w:r w:rsidRPr="00121C61">
        <w:t xml:space="preserve">files </w:t>
      </w:r>
      <w:r w:rsidR="00994A76">
        <w:t xml:space="preserve">are </w:t>
      </w:r>
      <w:r w:rsidRPr="00121C61">
        <w:t xml:space="preserve">deleted </w:t>
      </w:r>
      <w:r w:rsidR="00994A76">
        <w:t xml:space="preserve">and </w:t>
      </w:r>
      <w:r w:rsidRPr="00121C61">
        <w:t xml:space="preserve">backups </w:t>
      </w:r>
      <w:r w:rsidR="00994A76">
        <w:t xml:space="preserve">are </w:t>
      </w:r>
      <w:r w:rsidRPr="00121C61">
        <w:t>not present. (1)</w:t>
      </w:r>
      <w:r w:rsidRPr="00121C61">
        <w:br/>
        <w:t>The reputational damage if any other company/personal details were deleted. (1)</w:t>
      </w:r>
      <w:r w:rsidRPr="00121C61">
        <w:br/>
        <w:t>Accept other reasonable losses associated with the scenario.</w:t>
      </w:r>
    </w:p>
    <w:p w14:paraId="493AA0D2" w14:textId="77777777" w:rsidR="002263F1" w:rsidRDefault="002263F1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03E6022E" w14:textId="14959325" w:rsidR="002263F1" w:rsidRDefault="002263F1" w:rsidP="002263F1">
      <w:pPr>
        <w:pStyle w:val="PGQuestion-2ndlevel"/>
      </w:pPr>
      <w:r>
        <w:lastRenderedPageBreak/>
        <w:t>(</w:t>
      </w:r>
      <w:r w:rsidR="00DE2460">
        <w:t>b)</w:t>
      </w:r>
      <w:r>
        <w:tab/>
      </w:r>
      <w:r w:rsidR="00DE2460">
        <w:t>Two people have been identified from the scenario. For each person, state whether they are an internal threat or an external threat.</w:t>
      </w:r>
      <w:r w:rsidR="006A77E0">
        <w:tab/>
        <w:t>[2]</w:t>
      </w:r>
    </w:p>
    <w:tbl>
      <w:tblPr>
        <w:tblStyle w:val="PGTable1"/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4442"/>
      </w:tblGrid>
      <w:tr w:rsidR="00121C61" w14:paraId="16050830" w14:textId="77777777" w:rsidTr="002263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68" w:type="dxa"/>
            <w:shd w:val="clear" w:color="auto" w:fill="6F66BF"/>
          </w:tcPr>
          <w:p w14:paraId="6C47AD90" w14:textId="4DAB22D1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121C61">
              <w:rPr>
                <w:b/>
                <w:bCs/>
                <w:color w:val="FFFFFF" w:themeColor="background1"/>
              </w:rPr>
              <w:t>People in the scenario</w:t>
            </w:r>
          </w:p>
        </w:tc>
        <w:tc>
          <w:tcPr>
            <w:tcW w:w="4442" w:type="dxa"/>
            <w:shd w:val="clear" w:color="auto" w:fill="6F66BF"/>
          </w:tcPr>
          <w:p w14:paraId="14DA4E93" w14:textId="7D4A4C3F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  <w:color w:val="FFFFFF" w:themeColor="background1"/>
              </w:rPr>
            </w:pPr>
            <w:r w:rsidRPr="00121C61">
              <w:rPr>
                <w:b/>
                <w:bCs/>
                <w:color w:val="FFFFFF" w:themeColor="background1"/>
              </w:rPr>
              <w:t>Internal threat or external threat</w:t>
            </w:r>
          </w:p>
        </w:tc>
      </w:tr>
      <w:tr w:rsidR="00121C61" w14:paraId="3055007A" w14:textId="77777777" w:rsidTr="002263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768" w:type="dxa"/>
          </w:tcPr>
          <w:p w14:paraId="5A17E869" w14:textId="727031D9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</w:rPr>
            </w:pPr>
            <w:r w:rsidRPr="00121C61">
              <w:rPr>
                <w:b/>
                <w:bCs/>
              </w:rPr>
              <w:t>Disgruntled former employee</w:t>
            </w:r>
          </w:p>
        </w:tc>
        <w:tc>
          <w:tcPr>
            <w:tcW w:w="4442" w:type="dxa"/>
          </w:tcPr>
          <w:p w14:paraId="623BEF37" w14:textId="745CB291" w:rsidR="00121C61" w:rsidRPr="00121C61" w:rsidRDefault="00121C61" w:rsidP="00121C61">
            <w:pPr>
              <w:pStyle w:val="PGQuestion-toplevel"/>
              <w:ind w:left="0" w:firstLine="0"/>
              <w:rPr>
                <w:color w:val="EE0000"/>
              </w:rPr>
            </w:pPr>
            <w:r w:rsidRPr="00121C61">
              <w:rPr>
                <w:color w:val="EE0000"/>
              </w:rPr>
              <w:t>External threat</w:t>
            </w:r>
          </w:p>
        </w:tc>
      </w:tr>
      <w:tr w:rsidR="00121C61" w14:paraId="24BF7315" w14:textId="77777777" w:rsidTr="002263F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768" w:type="dxa"/>
          </w:tcPr>
          <w:p w14:paraId="1D6925C8" w14:textId="2E1CCE17" w:rsidR="00121C61" w:rsidRPr="00121C61" w:rsidRDefault="00121C61" w:rsidP="00121C61">
            <w:pPr>
              <w:pStyle w:val="PGQuestion-toplevel"/>
              <w:ind w:left="0" w:firstLine="0"/>
              <w:rPr>
                <w:b/>
                <w:bCs/>
              </w:rPr>
            </w:pPr>
            <w:r w:rsidRPr="00121C61">
              <w:rPr>
                <w:b/>
                <w:bCs/>
              </w:rPr>
              <w:t>Current employee</w:t>
            </w:r>
          </w:p>
        </w:tc>
        <w:tc>
          <w:tcPr>
            <w:tcW w:w="4442" w:type="dxa"/>
          </w:tcPr>
          <w:p w14:paraId="65DB2FA3" w14:textId="266263AD" w:rsidR="00121C61" w:rsidRPr="00121C61" w:rsidRDefault="00121C61" w:rsidP="00121C61">
            <w:pPr>
              <w:pStyle w:val="PGQuestion-toplevel"/>
              <w:ind w:left="0" w:firstLine="0"/>
              <w:rPr>
                <w:color w:val="EE0000"/>
              </w:rPr>
            </w:pPr>
            <w:r w:rsidRPr="00121C61">
              <w:rPr>
                <w:color w:val="EE0000"/>
              </w:rPr>
              <w:t>Internal threat</w:t>
            </w:r>
          </w:p>
        </w:tc>
      </w:tr>
    </w:tbl>
    <w:p w14:paraId="560782A4" w14:textId="693882D6" w:rsidR="002263F1" w:rsidRDefault="002263F1" w:rsidP="002263F1">
      <w:pPr>
        <w:pStyle w:val="PGQuestion-toplevel"/>
        <w:spacing w:before="240"/>
      </w:pPr>
      <w:r>
        <w:t>4.</w:t>
      </w:r>
      <w:r>
        <w:tab/>
      </w:r>
      <w:r w:rsidR="00121C61">
        <w:t xml:space="preserve">Explain </w:t>
      </w:r>
      <w:r w:rsidR="00121C61" w:rsidRPr="00EA262B">
        <w:rPr>
          <w:b/>
          <w:bCs/>
        </w:rPr>
        <w:t>one</w:t>
      </w:r>
      <w:r w:rsidR="00121C61">
        <w:t xml:space="preserve"> possible consequence of an organisation installing and running software </w:t>
      </w:r>
      <w:r>
        <w:br/>
      </w:r>
      <w:r w:rsidR="00994A76">
        <w:t>that they do not have a valid licence for.</w:t>
      </w:r>
      <w:r w:rsidR="00121C61">
        <w:tab/>
        <w:t>[2]</w:t>
      </w:r>
    </w:p>
    <w:p w14:paraId="63AB0B8D" w14:textId="77777777" w:rsidR="002263F1" w:rsidRDefault="00121C61" w:rsidP="002263F1">
      <w:pPr>
        <w:pStyle w:val="PGAnswers-toplevel"/>
      </w:pPr>
      <w:r w:rsidRPr="00121C61">
        <w:t>Legal action / fines. (1)</w:t>
      </w:r>
      <w:r w:rsidRPr="00121C61">
        <w:br/>
        <w:t>Organisational liability. (1)</w:t>
      </w:r>
      <w:r w:rsidRPr="00121C61">
        <w:br/>
        <w:t>Reputational damage. (1)</w:t>
      </w:r>
    </w:p>
    <w:p w14:paraId="5EA18C8B" w14:textId="45E45559" w:rsidR="00121C61" w:rsidRDefault="00121C61" w:rsidP="002263F1">
      <w:pPr>
        <w:pStyle w:val="PGAnswers-toplevel"/>
      </w:pPr>
      <w:r w:rsidRPr="00121C61">
        <w:t>Allow other reasonable consequences such as the stress/cost of an investigation or potential disciplinary for the person/people who installed the software.</w:t>
      </w:r>
    </w:p>
    <w:p w14:paraId="34A9809E" w14:textId="7A89C8BE" w:rsidR="00745EA3" w:rsidRDefault="00A20EBA" w:rsidP="00C31764">
      <w:pPr>
        <w:pStyle w:val="PGQuestion-toplevel"/>
        <w:spacing w:before="360"/>
        <w:jc w:val="right"/>
      </w:pPr>
      <w:r>
        <w:t>[</w:t>
      </w:r>
      <w:r w:rsidR="008744DC">
        <w:t xml:space="preserve">Total </w:t>
      </w:r>
      <w:r w:rsidR="008931E1">
        <w:t>1</w:t>
      </w:r>
      <w:r w:rsidR="008744DC">
        <w:t>0 marks</w:t>
      </w:r>
      <w:r>
        <w:t>]</w:t>
      </w:r>
    </w:p>
    <w:sectPr w:rsidR="00745EA3" w:rsidSect="00A20EBA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814" w:right="1418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BE979" w14:textId="77777777" w:rsidR="009C792B" w:rsidRDefault="009C792B" w:rsidP="00EB36FF">
      <w:pPr>
        <w:spacing w:before="0" w:after="0"/>
      </w:pPr>
      <w:r>
        <w:separator/>
      </w:r>
    </w:p>
  </w:endnote>
  <w:endnote w:type="continuationSeparator" w:id="0">
    <w:p w14:paraId="32EC1F33" w14:textId="77777777" w:rsidR="009C792B" w:rsidRDefault="009C792B" w:rsidP="00EB36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useo 700">
    <w:panose1 w:val="02000000000000000000"/>
    <w:charset w:val="00"/>
    <w:family w:val="auto"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676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4132C" w14:textId="77777777" w:rsidR="009A112F" w:rsidRDefault="009A112F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1991E" w14:textId="77777777" w:rsidR="009C792B" w:rsidRDefault="009C792B" w:rsidP="00EB36FF">
      <w:pPr>
        <w:spacing w:before="0" w:after="0"/>
      </w:pPr>
      <w:r>
        <w:separator/>
      </w:r>
    </w:p>
  </w:footnote>
  <w:footnote w:type="continuationSeparator" w:id="0">
    <w:p w14:paraId="3D2750FD" w14:textId="77777777" w:rsidR="009C792B" w:rsidRDefault="009C792B" w:rsidP="00EB36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A" w14:textId="77777777" w:rsidR="00866215" w:rsidRDefault="00866215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B" w14:textId="77777777" w:rsidR="00EB36FF" w:rsidRDefault="009370E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6A4132E" wp14:editId="56A4132F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8" name="Picture 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62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A41330" wp14:editId="160EE53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4E2C76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A41332" w14:textId="6EF010B6" w:rsidR="006C0DBE" w:rsidRDefault="00877FFE" w:rsidP="006C0DBE">
                          <w:pPr>
                            <w:pStyle w:val="PGDocumentTitle"/>
                          </w:pPr>
                          <w:r>
                            <w:t>Homew</w:t>
                          </w:r>
                          <w:r w:rsidR="00795565">
                            <w:t>ork</w:t>
                          </w:r>
                          <w:r w:rsidR="00472E3F">
                            <w:t xml:space="preserve"> </w:t>
                          </w:r>
                          <w:r w:rsidR="003E7F4D">
                            <w:t>1</w:t>
                          </w:r>
                          <w:r w:rsidR="00057383">
                            <w:t xml:space="preserve"> </w:t>
                          </w:r>
                          <w:r w:rsidR="00E162C1">
                            <w:t xml:space="preserve">Internal threats </w:t>
                          </w:r>
                          <w:r w:rsidR="000267D2">
                            <w:t xml:space="preserve">– Part </w:t>
                          </w:r>
                          <w:r w:rsidR="00F6534D">
                            <w:t>1</w:t>
                          </w:r>
                        </w:p>
                        <w:p w14:paraId="56A41333" w14:textId="5AE856D5" w:rsidR="00EB36FF" w:rsidRPr="006C0DBE" w:rsidRDefault="00EE33F7" w:rsidP="006C0DBE">
                          <w:pPr>
                            <w:pStyle w:val="PGUnitTitle"/>
                          </w:pPr>
                          <w:r>
                            <w:t>Pack</w:t>
                          </w:r>
                          <w:r w:rsidR="00472E3F">
                            <w:t xml:space="preserve"> </w:t>
                          </w:r>
                          <w:r w:rsidR="002A12F2">
                            <w:t>A</w:t>
                          </w:r>
                          <w:r w:rsidR="002263F1">
                            <w:t xml:space="preserve"> Part </w:t>
                          </w:r>
                          <w:r w:rsidR="00E162C1">
                            <w:t>1</w:t>
                          </w:r>
                          <w:r w:rsidR="002A12F2">
                            <w:t xml:space="preserve"> </w:t>
                          </w:r>
                          <w:r w:rsidR="000267D2">
                            <w:t>Cyber security threats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A41330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" fillcolor="#4e2c76" stroked="f">
              <v:fill opacity="64764f"/>
              <v:textbox inset="20mm,0,,2mm">
                <w:txbxContent>
                  <w:p w14:paraId="56A41332" w14:textId="6EF010B6" w:rsidR="006C0DBE" w:rsidRDefault="00877FFE" w:rsidP="006C0DBE">
                    <w:pPr>
                      <w:pStyle w:val="PGDocumentTitle"/>
                    </w:pPr>
                    <w:r>
                      <w:t>Homew</w:t>
                    </w:r>
                    <w:r w:rsidR="00795565">
                      <w:t>ork</w:t>
                    </w:r>
                    <w:r w:rsidR="00472E3F">
                      <w:t xml:space="preserve"> </w:t>
                    </w:r>
                    <w:r w:rsidR="003E7F4D">
                      <w:t>1</w:t>
                    </w:r>
                    <w:r w:rsidR="00057383">
                      <w:t xml:space="preserve"> </w:t>
                    </w:r>
                    <w:r w:rsidR="00E162C1">
                      <w:t xml:space="preserve">Internal threats </w:t>
                    </w:r>
                    <w:r w:rsidR="000267D2">
                      <w:t xml:space="preserve">– Part </w:t>
                    </w:r>
                    <w:r w:rsidR="00F6534D">
                      <w:t>1</w:t>
                    </w:r>
                  </w:p>
                  <w:p w14:paraId="56A41333" w14:textId="5AE856D5" w:rsidR="00EB36FF" w:rsidRPr="006C0DBE" w:rsidRDefault="00EE33F7" w:rsidP="006C0DBE">
                    <w:pPr>
                      <w:pStyle w:val="PGUnitTitle"/>
                    </w:pPr>
                    <w:r>
                      <w:t>Pack</w:t>
                    </w:r>
                    <w:r w:rsidR="00472E3F">
                      <w:t xml:space="preserve"> </w:t>
                    </w:r>
                    <w:r w:rsidR="002A12F2">
                      <w:t>A</w:t>
                    </w:r>
                    <w:r w:rsidR="002263F1">
                      <w:t xml:space="preserve"> Part </w:t>
                    </w:r>
                    <w:r w:rsidR="00E162C1">
                      <w:t>1</w:t>
                    </w:r>
                    <w:r w:rsidR="002A12F2">
                      <w:t xml:space="preserve"> </w:t>
                    </w:r>
                    <w:r w:rsidR="000267D2">
                      <w:t>Cyber security threats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C0DBE"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D" w14:textId="77777777" w:rsidR="00866215" w:rsidRDefault="00866215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A2F"/>
    <w:multiLevelType w:val="hybridMultilevel"/>
    <w:tmpl w:val="2D28DF9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1F12204"/>
    <w:multiLevelType w:val="hybridMultilevel"/>
    <w:tmpl w:val="36BC29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E7734F"/>
    <w:multiLevelType w:val="hybridMultilevel"/>
    <w:tmpl w:val="00BC83DA"/>
    <w:lvl w:ilvl="0" w:tplc="3690AC28">
      <w:start w:val="1"/>
      <w:numFmt w:val="bullet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7352A27"/>
    <w:multiLevelType w:val="hybridMultilevel"/>
    <w:tmpl w:val="46688A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7065D"/>
    <w:multiLevelType w:val="hybridMultilevel"/>
    <w:tmpl w:val="F53C815E"/>
    <w:lvl w:ilvl="0" w:tplc="64B28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CE77E2"/>
    <w:multiLevelType w:val="hybridMultilevel"/>
    <w:tmpl w:val="AD16C298"/>
    <w:lvl w:ilvl="0" w:tplc="FB186098">
      <w:start w:val="1"/>
      <w:numFmt w:val="lowerLetter"/>
      <w:lvlText w:val="(%1)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553A"/>
    <w:multiLevelType w:val="hybridMultilevel"/>
    <w:tmpl w:val="43846D36"/>
    <w:lvl w:ilvl="0" w:tplc="42EE14F0">
      <w:start w:val="1"/>
      <w:numFmt w:val="lowerLetter"/>
      <w:lvlText w:val="(%1)"/>
      <w:lvlJc w:val="left"/>
      <w:pPr>
        <w:ind w:left="11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6A45504"/>
    <w:multiLevelType w:val="hybridMultilevel"/>
    <w:tmpl w:val="01465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30CBD"/>
    <w:multiLevelType w:val="hybridMultilevel"/>
    <w:tmpl w:val="5F06BF8A"/>
    <w:lvl w:ilvl="0" w:tplc="30B884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D344E5"/>
    <w:multiLevelType w:val="hybridMultilevel"/>
    <w:tmpl w:val="8B084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3D2699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D510F91"/>
    <w:multiLevelType w:val="hybridMultilevel"/>
    <w:tmpl w:val="C5643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402B7F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C0EB9"/>
    <w:multiLevelType w:val="hybridMultilevel"/>
    <w:tmpl w:val="A6CA3A92"/>
    <w:lvl w:ilvl="0" w:tplc="326A5F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0274F"/>
    <w:multiLevelType w:val="hybridMultilevel"/>
    <w:tmpl w:val="AC4C6DB2"/>
    <w:lvl w:ilvl="0" w:tplc="AC7C9A30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4111C75"/>
    <w:multiLevelType w:val="hybridMultilevel"/>
    <w:tmpl w:val="FC5E5D86"/>
    <w:lvl w:ilvl="0" w:tplc="6F0CB5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BA1F19"/>
    <w:multiLevelType w:val="hybridMultilevel"/>
    <w:tmpl w:val="01465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04F66"/>
    <w:multiLevelType w:val="hybridMultilevel"/>
    <w:tmpl w:val="9CC4ACF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7AF276C5"/>
    <w:multiLevelType w:val="hybridMultilevel"/>
    <w:tmpl w:val="466272FE"/>
    <w:lvl w:ilvl="0" w:tplc="0A7481A0">
      <w:start w:val="1"/>
      <w:numFmt w:val="bullet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num w:numId="1" w16cid:durableId="505630643">
    <w:abstractNumId w:val="2"/>
  </w:num>
  <w:num w:numId="2" w16cid:durableId="107043722">
    <w:abstractNumId w:val="22"/>
  </w:num>
  <w:num w:numId="3" w16cid:durableId="170529973">
    <w:abstractNumId w:val="16"/>
  </w:num>
  <w:num w:numId="4" w16cid:durableId="1472939685">
    <w:abstractNumId w:val="14"/>
  </w:num>
  <w:num w:numId="5" w16cid:durableId="1634676834">
    <w:abstractNumId w:val="13"/>
  </w:num>
  <w:num w:numId="6" w16cid:durableId="1259408615">
    <w:abstractNumId w:val="15"/>
  </w:num>
  <w:num w:numId="7" w16cid:durableId="1084687922">
    <w:abstractNumId w:val="12"/>
  </w:num>
  <w:num w:numId="8" w16cid:durableId="314455849">
    <w:abstractNumId w:val="10"/>
  </w:num>
  <w:num w:numId="9" w16cid:durableId="508373166">
    <w:abstractNumId w:val="4"/>
  </w:num>
  <w:num w:numId="10" w16cid:durableId="1943879812">
    <w:abstractNumId w:val="21"/>
  </w:num>
  <w:num w:numId="11" w16cid:durableId="209077096">
    <w:abstractNumId w:val="9"/>
  </w:num>
  <w:num w:numId="12" w16cid:durableId="700058672">
    <w:abstractNumId w:val="11"/>
  </w:num>
  <w:num w:numId="13" w16cid:durableId="496312204">
    <w:abstractNumId w:val="7"/>
  </w:num>
  <w:num w:numId="14" w16cid:durableId="86392323">
    <w:abstractNumId w:val="19"/>
  </w:num>
  <w:num w:numId="15" w16cid:durableId="281310266">
    <w:abstractNumId w:val="8"/>
  </w:num>
  <w:num w:numId="16" w16cid:durableId="473528113">
    <w:abstractNumId w:val="18"/>
  </w:num>
  <w:num w:numId="17" w16cid:durableId="2060780166">
    <w:abstractNumId w:val="1"/>
  </w:num>
  <w:num w:numId="18" w16cid:durableId="745230627">
    <w:abstractNumId w:val="20"/>
  </w:num>
  <w:num w:numId="19" w16cid:durableId="1331102543">
    <w:abstractNumId w:val="17"/>
  </w:num>
  <w:num w:numId="20" w16cid:durableId="1035735419">
    <w:abstractNumId w:val="5"/>
  </w:num>
  <w:num w:numId="21" w16cid:durableId="395393542">
    <w:abstractNumId w:val="6"/>
  </w:num>
  <w:num w:numId="22" w16cid:durableId="800003673">
    <w:abstractNumId w:val="0"/>
  </w:num>
  <w:num w:numId="23" w16cid:durableId="5115283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zWwNLQwNDI0s7BQ0lEKTi0uzszPAykwqQUAHCjxACwAAAA="/>
  </w:docVars>
  <w:rsids>
    <w:rsidRoot w:val="00EB36FF"/>
    <w:rsid w:val="00000177"/>
    <w:rsid w:val="00010772"/>
    <w:rsid w:val="00010993"/>
    <w:rsid w:val="00010B0F"/>
    <w:rsid w:val="00010C88"/>
    <w:rsid w:val="0001543D"/>
    <w:rsid w:val="00016C67"/>
    <w:rsid w:val="00025509"/>
    <w:rsid w:val="00026099"/>
    <w:rsid w:val="000267D2"/>
    <w:rsid w:val="0003037E"/>
    <w:rsid w:val="00036F93"/>
    <w:rsid w:val="00044832"/>
    <w:rsid w:val="00057383"/>
    <w:rsid w:val="0008402D"/>
    <w:rsid w:val="00091E4F"/>
    <w:rsid w:val="00092094"/>
    <w:rsid w:val="00092869"/>
    <w:rsid w:val="00093658"/>
    <w:rsid w:val="000A5D27"/>
    <w:rsid w:val="000B64CC"/>
    <w:rsid w:val="000C0D17"/>
    <w:rsid w:val="000D0B15"/>
    <w:rsid w:val="000E27B2"/>
    <w:rsid w:val="000E6942"/>
    <w:rsid w:val="00121C61"/>
    <w:rsid w:val="0013068D"/>
    <w:rsid w:val="00145DE1"/>
    <w:rsid w:val="00145F05"/>
    <w:rsid w:val="00147AAE"/>
    <w:rsid w:val="001638EB"/>
    <w:rsid w:val="00184C0B"/>
    <w:rsid w:val="00190C00"/>
    <w:rsid w:val="00196373"/>
    <w:rsid w:val="001E6681"/>
    <w:rsid w:val="001F3626"/>
    <w:rsid w:val="0020038A"/>
    <w:rsid w:val="002110FA"/>
    <w:rsid w:val="00212C38"/>
    <w:rsid w:val="00213F31"/>
    <w:rsid w:val="002160E5"/>
    <w:rsid w:val="0022125A"/>
    <w:rsid w:val="002263F1"/>
    <w:rsid w:val="00230944"/>
    <w:rsid w:val="00242445"/>
    <w:rsid w:val="00254E41"/>
    <w:rsid w:val="0025700A"/>
    <w:rsid w:val="002632EF"/>
    <w:rsid w:val="0026780E"/>
    <w:rsid w:val="00272298"/>
    <w:rsid w:val="00276FCD"/>
    <w:rsid w:val="0028711E"/>
    <w:rsid w:val="002A12F2"/>
    <w:rsid w:val="002B5EB0"/>
    <w:rsid w:val="002C3922"/>
    <w:rsid w:val="002D242B"/>
    <w:rsid w:val="002E6157"/>
    <w:rsid w:val="002F2299"/>
    <w:rsid w:val="002F4622"/>
    <w:rsid w:val="00323C58"/>
    <w:rsid w:val="00323E74"/>
    <w:rsid w:val="003246A3"/>
    <w:rsid w:val="00326C7C"/>
    <w:rsid w:val="0034316E"/>
    <w:rsid w:val="00351550"/>
    <w:rsid w:val="00363581"/>
    <w:rsid w:val="003655AB"/>
    <w:rsid w:val="0037033C"/>
    <w:rsid w:val="003839EF"/>
    <w:rsid w:val="00385B36"/>
    <w:rsid w:val="003A502C"/>
    <w:rsid w:val="003B114F"/>
    <w:rsid w:val="003B4075"/>
    <w:rsid w:val="003B4BCB"/>
    <w:rsid w:val="003C1126"/>
    <w:rsid w:val="003C539F"/>
    <w:rsid w:val="003E2F32"/>
    <w:rsid w:val="003E7576"/>
    <w:rsid w:val="003E7F4D"/>
    <w:rsid w:val="003F2C1A"/>
    <w:rsid w:val="003F4578"/>
    <w:rsid w:val="00407E32"/>
    <w:rsid w:val="00416EFF"/>
    <w:rsid w:val="00430D03"/>
    <w:rsid w:val="004359F2"/>
    <w:rsid w:val="00436814"/>
    <w:rsid w:val="00443DA7"/>
    <w:rsid w:val="00447496"/>
    <w:rsid w:val="004503CE"/>
    <w:rsid w:val="00463A2B"/>
    <w:rsid w:val="004658B5"/>
    <w:rsid w:val="00472E3F"/>
    <w:rsid w:val="004B76B3"/>
    <w:rsid w:val="004E6A74"/>
    <w:rsid w:val="00517B95"/>
    <w:rsid w:val="00537570"/>
    <w:rsid w:val="00542694"/>
    <w:rsid w:val="00546502"/>
    <w:rsid w:val="00546A64"/>
    <w:rsid w:val="00567642"/>
    <w:rsid w:val="00571A28"/>
    <w:rsid w:val="00587DB4"/>
    <w:rsid w:val="005A4740"/>
    <w:rsid w:val="005A4F09"/>
    <w:rsid w:val="005B0514"/>
    <w:rsid w:val="005B2FD9"/>
    <w:rsid w:val="005D6099"/>
    <w:rsid w:val="005E1CAD"/>
    <w:rsid w:val="0060528C"/>
    <w:rsid w:val="00617A52"/>
    <w:rsid w:val="00656853"/>
    <w:rsid w:val="0066510E"/>
    <w:rsid w:val="00674695"/>
    <w:rsid w:val="00682B4C"/>
    <w:rsid w:val="006913D9"/>
    <w:rsid w:val="006A77E0"/>
    <w:rsid w:val="006B1FF5"/>
    <w:rsid w:val="006B3177"/>
    <w:rsid w:val="006C0DBE"/>
    <w:rsid w:val="006D03B2"/>
    <w:rsid w:val="006D04DB"/>
    <w:rsid w:val="006E23EB"/>
    <w:rsid w:val="006E74FF"/>
    <w:rsid w:val="006F083B"/>
    <w:rsid w:val="006F3641"/>
    <w:rsid w:val="00701342"/>
    <w:rsid w:val="007048F9"/>
    <w:rsid w:val="0071584B"/>
    <w:rsid w:val="007246E4"/>
    <w:rsid w:val="00732527"/>
    <w:rsid w:val="00745D13"/>
    <w:rsid w:val="00745EA3"/>
    <w:rsid w:val="00772CAD"/>
    <w:rsid w:val="00782978"/>
    <w:rsid w:val="00782F4F"/>
    <w:rsid w:val="00787984"/>
    <w:rsid w:val="007906E4"/>
    <w:rsid w:val="00795565"/>
    <w:rsid w:val="007A20C5"/>
    <w:rsid w:val="007B2282"/>
    <w:rsid w:val="007B7508"/>
    <w:rsid w:val="007C0855"/>
    <w:rsid w:val="007E506C"/>
    <w:rsid w:val="007F378F"/>
    <w:rsid w:val="007F5087"/>
    <w:rsid w:val="007F5C23"/>
    <w:rsid w:val="007F6AA2"/>
    <w:rsid w:val="007F7787"/>
    <w:rsid w:val="00806AE4"/>
    <w:rsid w:val="008172C2"/>
    <w:rsid w:val="00817C86"/>
    <w:rsid w:val="00833F90"/>
    <w:rsid w:val="008420F7"/>
    <w:rsid w:val="00843E2A"/>
    <w:rsid w:val="00845B73"/>
    <w:rsid w:val="0085313C"/>
    <w:rsid w:val="00866215"/>
    <w:rsid w:val="00872CE5"/>
    <w:rsid w:val="008744DC"/>
    <w:rsid w:val="00877FFE"/>
    <w:rsid w:val="00891417"/>
    <w:rsid w:val="008931E1"/>
    <w:rsid w:val="00894CC9"/>
    <w:rsid w:val="008A5AFA"/>
    <w:rsid w:val="008E06EB"/>
    <w:rsid w:val="008E5241"/>
    <w:rsid w:val="00915F13"/>
    <w:rsid w:val="00916326"/>
    <w:rsid w:val="009239D0"/>
    <w:rsid w:val="00931CD8"/>
    <w:rsid w:val="009370E3"/>
    <w:rsid w:val="0093738B"/>
    <w:rsid w:val="0094316D"/>
    <w:rsid w:val="0094455F"/>
    <w:rsid w:val="00956C9D"/>
    <w:rsid w:val="00967E96"/>
    <w:rsid w:val="009741B1"/>
    <w:rsid w:val="00980686"/>
    <w:rsid w:val="00994A76"/>
    <w:rsid w:val="009A112F"/>
    <w:rsid w:val="009A2430"/>
    <w:rsid w:val="009B0016"/>
    <w:rsid w:val="009C792B"/>
    <w:rsid w:val="009D3449"/>
    <w:rsid w:val="009D3801"/>
    <w:rsid w:val="009D58E7"/>
    <w:rsid w:val="009E2AB5"/>
    <w:rsid w:val="009E3926"/>
    <w:rsid w:val="009F4055"/>
    <w:rsid w:val="00A20EBA"/>
    <w:rsid w:val="00A231DA"/>
    <w:rsid w:val="00A26FA5"/>
    <w:rsid w:val="00A27EFC"/>
    <w:rsid w:val="00A33AF6"/>
    <w:rsid w:val="00A3489D"/>
    <w:rsid w:val="00A36DB3"/>
    <w:rsid w:val="00A452FB"/>
    <w:rsid w:val="00A453F0"/>
    <w:rsid w:val="00A5248F"/>
    <w:rsid w:val="00A67466"/>
    <w:rsid w:val="00A870AC"/>
    <w:rsid w:val="00A94D27"/>
    <w:rsid w:val="00AF5187"/>
    <w:rsid w:val="00B0046C"/>
    <w:rsid w:val="00B01C88"/>
    <w:rsid w:val="00B06282"/>
    <w:rsid w:val="00B10A4E"/>
    <w:rsid w:val="00B11776"/>
    <w:rsid w:val="00B1362F"/>
    <w:rsid w:val="00B1363D"/>
    <w:rsid w:val="00B2714D"/>
    <w:rsid w:val="00B33E2D"/>
    <w:rsid w:val="00B54627"/>
    <w:rsid w:val="00B70670"/>
    <w:rsid w:val="00B76938"/>
    <w:rsid w:val="00B82F42"/>
    <w:rsid w:val="00B85140"/>
    <w:rsid w:val="00B94CB7"/>
    <w:rsid w:val="00BA1517"/>
    <w:rsid w:val="00BA5B68"/>
    <w:rsid w:val="00BC093F"/>
    <w:rsid w:val="00BC7584"/>
    <w:rsid w:val="00BE6008"/>
    <w:rsid w:val="00C12494"/>
    <w:rsid w:val="00C24829"/>
    <w:rsid w:val="00C31764"/>
    <w:rsid w:val="00C36A1D"/>
    <w:rsid w:val="00C44504"/>
    <w:rsid w:val="00C453D3"/>
    <w:rsid w:val="00C60326"/>
    <w:rsid w:val="00C665EA"/>
    <w:rsid w:val="00C8519E"/>
    <w:rsid w:val="00C97F78"/>
    <w:rsid w:val="00CA56EC"/>
    <w:rsid w:val="00CA62E9"/>
    <w:rsid w:val="00CB054A"/>
    <w:rsid w:val="00CB2A89"/>
    <w:rsid w:val="00CB2EB5"/>
    <w:rsid w:val="00CC6C75"/>
    <w:rsid w:val="00CD2FCA"/>
    <w:rsid w:val="00CD57D1"/>
    <w:rsid w:val="00CE2EB0"/>
    <w:rsid w:val="00CE57D2"/>
    <w:rsid w:val="00CF1FD1"/>
    <w:rsid w:val="00CF6AAA"/>
    <w:rsid w:val="00D04045"/>
    <w:rsid w:val="00D067C0"/>
    <w:rsid w:val="00D27013"/>
    <w:rsid w:val="00D3139B"/>
    <w:rsid w:val="00D354D2"/>
    <w:rsid w:val="00D47533"/>
    <w:rsid w:val="00D5773E"/>
    <w:rsid w:val="00D710B0"/>
    <w:rsid w:val="00D71AA0"/>
    <w:rsid w:val="00D82DB5"/>
    <w:rsid w:val="00D83715"/>
    <w:rsid w:val="00D8534B"/>
    <w:rsid w:val="00D8590D"/>
    <w:rsid w:val="00D85ADE"/>
    <w:rsid w:val="00D9502C"/>
    <w:rsid w:val="00DA3491"/>
    <w:rsid w:val="00DA5553"/>
    <w:rsid w:val="00DB2DB3"/>
    <w:rsid w:val="00DC1D11"/>
    <w:rsid w:val="00DE0A0D"/>
    <w:rsid w:val="00DE2460"/>
    <w:rsid w:val="00DF70E0"/>
    <w:rsid w:val="00E01309"/>
    <w:rsid w:val="00E01DBF"/>
    <w:rsid w:val="00E04B27"/>
    <w:rsid w:val="00E0794F"/>
    <w:rsid w:val="00E14C33"/>
    <w:rsid w:val="00E162C1"/>
    <w:rsid w:val="00E22650"/>
    <w:rsid w:val="00E237B6"/>
    <w:rsid w:val="00E310C9"/>
    <w:rsid w:val="00E40FAA"/>
    <w:rsid w:val="00E51DC6"/>
    <w:rsid w:val="00E63D9A"/>
    <w:rsid w:val="00EA0C08"/>
    <w:rsid w:val="00EA262B"/>
    <w:rsid w:val="00EA61CA"/>
    <w:rsid w:val="00EB36FF"/>
    <w:rsid w:val="00EC1E0A"/>
    <w:rsid w:val="00ED29F4"/>
    <w:rsid w:val="00EE33F7"/>
    <w:rsid w:val="00F11272"/>
    <w:rsid w:val="00F258AE"/>
    <w:rsid w:val="00F349A2"/>
    <w:rsid w:val="00F425C5"/>
    <w:rsid w:val="00F4678A"/>
    <w:rsid w:val="00F64E64"/>
    <w:rsid w:val="00F6534D"/>
    <w:rsid w:val="00F75E05"/>
    <w:rsid w:val="00F7627D"/>
    <w:rsid w:val="00F858B5"/>
    <w:rsid w:val="00F94B97"/>
    <w:rsid w:val="00FA2616"/>
    <w:rsid w:val="00FB1A39"/>
    <w:rsid w:val="00FB56FB"/>
    <w:rsid w:val="00FB66D2"/>
    <w:rsid w:val="00FC1448"/>
    <w:rsid w:val="00FE13D1"/>
    <w:rsid w:val="00FE5DE2"/>
    <w:rsid w:val="00FE731C"/>
    <w:rsid w:val="00FE7D26"/>
    <w:rsid w:val="00FF1C75"/>
    <w:rsid w:val="00FF4E9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412AB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/>
    <w:lsdException w:name="Quote" w:semiHidden="1" w:uiPriority="29" w:unhideWhenUsed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7048F9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unhideWhenUsed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87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basedOn w:val="DefaultParagraphFont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CE2EB0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uiPriority w:val="1"/>
    <w:qFormat/>
    <w:rsid w:val="00CE2EB0"/>
    <w:rPr>
      <w:b/>
      <w:i/>
    </w:rPr>
  </w:style>
  <w:style w:type="paragraph" w:styleId="ListParagraph">
    <w:name w:val="List Paragraph"/>
    <w:basedOn w:val="Normal"/>
    <w:uiPriority w:val="34"/>
    <w:unhideWhenUsed/>
    <w:locked/>
    <w:rsid w:val="00CF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D03A1-1CAE-47D6-880B-ACDEC5A08B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1CC871-0404-47E3-9F03-FE19D1D59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13999F-525C-4F0A-A33F-A68C581608EF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4.xml><?xml version="1.0" encoding="utf-8"?>
<ds:datastoreItem xmlns:ds="http://schemas.openxmlformats.org/officeDocument/2006/customXml" ds:itemID="{5620A010-3CBA-411E-BEF2-51A2AC42F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styles.dotx</Template>
  <TotalTime>847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James Franklin</cp:lastModifiedBy>
  <cp:revision>146</cp:revision>
  <dcterms:created xsi:type="dcterms:W3CDTF">2018-11-01T11:21:00Z</dcterms:created>
  <dcterms:modified xsi:type="dcterms:W3CDTF">2026-06-23T14:16:00Z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5120">
    <vt:lpwstr>219</vt:lpwstr>
  </property>
  <property fmtid="{D5CDD505-2E9C-101B-9397-08002B2CF9AE}" pid="4" name="MediaServiceImageTags">
    <vt:lpwstr/>
  </property>
</Properties>
</file>